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57D8A" w14:textId="77777777" w:rsidR="001F323A" w:rsidRDefault="001F323A" w:rsidP="001F323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PALMERE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fl.1432)</w:t>
      </w:r>
    </w:p>
    <w:p w14:paraId="43ADF817" w14:textId="77777777" w:rsidR="001F323A" w:rsidRDefault="001F323A" w:rsidP="001F323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Wingrave</w:t>
      </w:r>
      <w:proofErr w:type="spellEnd"/>
      <w:r>
        <w:rPr>
          <w:rFonts w:cs="Times New Roman"/>
          <w:szCs w:val="24"/>
        </w:rPr>
        <w:t>, Buckinghamshire. Husbandman.</w:t>
      </w:r>
    </w:p>
    <w:p w14:paraId="041365D9" w14:textId="77777777" w:rsidR="001F323A" w:rsidRDefault="001F323A" w:rsidP="001F323A">
      <w:pPr>
        <w:pStyle w:val="NoSpacing"/>
        <w:rPr>
          <w:rFonts w:cs="Times New Roman"/>
          <w:szCs w:val="24"/>
        </w:rPr>
      </w:pPr>
    </w:p>
    <w:p w14:paraId="7736E0FD" w14:textId="77777777" w:rsidR="001F323A" w:rsidRDefault="001F323A" w:rsidP="001F323A">
      <w:pPr>
        <w:pStyle w:val="NoSpacing"/>
        <w:rPr>
          <w:rFonts w:cs="Times New Roman"/>
          <w:szCs w:val="24"/>
        </w:rPr>
      </w:pPr>
    </w:p>
    <w:p w14:paraId="0F623BBB" w14:textId="77777777" w:rsidR="001F323A" w:rsidRDefault="001F323A" w:rsidP="001F323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1432</w:t>
      </w:r>
      <w:r>
        <w:rPr>
          <w:rFonts w:cs="Times New Roman"/>
          <w:szCs w:val="24"/>
        </w:rPr>
        <w:tab/>
        <w:t xml:space="preserve">Geoffrey </w:t>
      </w:r>
      <w:proofErr w:type="spellStart"/>
      <w:r>
        <w:rPr>
          <w:rFonts w:cs="Times New Roman"/>
          <w:szCs w:val="24"/>
        </w:rPr>
        <w:t>Bridde</w:t>
      </w:r>
      <w:proofErr w:type="spellEnd"/>
      <w:r>
        <w:rPr>
          <w:rFonts w:cs="Times New Roman"/>
          <w:szCs w:val="24"/>
        </w:rPr>
        <w:t xml:space="preserve"> of London, brasier(q.v.), brought a plaint of debt against</w:t>
      </w:r>
    </w:p>
    <w:p w14:paraId="469A251D" w14:textId="77777777" w:rsidR="001F323A" w:rsidRDefault="001F323A" w:rsidP="001F323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him and 4 others.</w:t>
      </w:r>
    </w:p>
    <w:p w14:paraId="228E9B82" w14:textId="77777777" w:rsidR="001F323A" w:rsidRDefault="001F323A" w:rsidP="001F323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01B84">
          <w:rPr>
            <w:rStyle w:val="Hyperlink"/>
            <w:rFonts w:cs="Times New Roman"/>
            <w:szCs w:val="24"/>
          </w:rPr>
          <w:t>https://waalt.uh.edu/index.php/CP40/685</w:t>
        </w:r>
      </w:hyperlink>
      <w:r>
        <w:rPr>
          <w:rFonts w:cs="Times New Roman"/>
          <w:szCs w:val="24"/>
        </w:rPr>
        <w:t xml:space="preserve"> )</w:t>
      </w:r>
    </w:p>
    <w:p w14:paraId="53F09920" w14:textId="77777777" w:rsidR="001F323A" w:rsidRDefault="001F323A" w:rsidP="001F323A">
      <w:pPr>
        <w:pStyle w:val="NoSpacing"/>
        <w:rPr>
          <w:rFonts w:cs="Times New Roman"/>
          <w:szCs w:val="24"/>
        </w:rPr>
      </w:pPr>
    </w:p>
    <w:p w14:paraId="502F44BB" w14:textId="77777777" w:rsidR="001F323A" w:rsidRDefault="001F323A" w:rsidP="001F323A">
      <w:pPr>
        <w:pStyle w:val="NoSpacing"/>
        <w:rPr>
          <w:rFonts w:cs="Times New Roman"/>
          <w:szCs w:val="24"/>
        </w:rPr>
      </w:pPr>
    </w:p>
    <w:p w14:paraId="406C872F" w14:textId="77777777" w:rsidR="001F323A" w:rsidRDefault="001F323A" w:rsidP="001F323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July 2023</w:t>
      </w:r>
    </w:p>
    <w:p w14:paraId="55452DE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F73C3" w14:textId="77777777" w:rsidR="001F323A" w:rsidRDefault="001F323A" w:rsidP="009139A6">
      <w:r>
        <w:separator/>
      </w:r>
    </w:p>
  </w:endnote>
  <w:endnote w:type="continuationSeparator" w:id="0">
    <w:p w14:paraId="66680AA3" w14:textId="77777777" w:rsidR="001F323A" w:rsidRDefault="001F323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112A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CAF4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8474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EA7D8" w14:textId="77777777" w:rsidR="001F323A" w:rsidRDefault="001F323A" w:rsidP="009139A6">
      <w:r>
        <w:separator/>
      </w:r>
    </w:p>
  </w:footnote>
  <w:footnote w:type="continuationSeparator" w:id="0">
    <w:p w14:paraId="7795D6E4" w14:textId="77777777" w:rsidR="001F323A" w:rsidRDefault="001F323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14F8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4BB5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CA31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23A"/>
    <w:rsid w:val="000666E0"/>
    <w:rsid w:val="001F323A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6E777"/>
  <w15:chartTrackingRefBased/>
  <w15:docId w15:val="{005232E7-F374-490D-9CF4-7A955B7DD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F32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8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2023-07-26T20:18:00Z</dcterms:created>
  <dcterms:modified xsi:type="dcterms:W3CDTF">2023-07-26T20:18:00Z</dcterms:modified>
</cp:coreProperties>
</file>